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Thurrock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Thurrock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Thurrock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Thurrock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Thurrock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Thurrock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30.8% </w:t>
      </w:r>
      <w:r w:rsidRPr="004747BF">
        <w:rPr>
          <w:rFonts w:ascii="Libre Franklin Light" w:eastAsia="Times New Roman" w:hAnsi="Libre Franklin Light" w:cs="Calibri Light"/>
        </w:rPr>
        <w:t xml:space="preserve">of those respondents classified as PGSI 8+ in Thurrock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Thurrock is estimated to be </w:t>
      </w:r>
      <w:r w:rsidRPr="00773DF7">
        <w:rPr>
          <w:rFonts w:ascii="Libre Franklin Light" w:eastAsia="Times New Roman" w:hAnsi="Libre Franklin Light" w:cs="Calibri Light"/>
          <w:b/>
          <w:bCs/>
          <w:color w:val="C45911" w:themeColor="accent2" w:themeShade="BF"/>
        </w:rPr>
        <w:t xml:space="preserve">£2,786,610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Thurrock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Thurrock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Thurrock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Thurrock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hurro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Thurrock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hurro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Thurrock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Thurrock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30.8%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hurro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Thurrock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Thurrock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Thurrock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Thurrock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Thurrock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Thurrock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£2,786,610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Thurrock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£45,389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£938,677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£67,243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£18,912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£34,672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£1,681,717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£2,786,610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Thurrock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Thurrock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Thurrock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Thurrock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Thurrock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Thurrock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Thurrock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Thurrock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Thurrock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104605F-F8F4-411F-BA2C-7E36557F259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